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7BF4F" w14:textId="77777777" w:rsidR="000A72C9" w:rsidRDefault="000A72C9" w:rsidP="000A7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FULTHORP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7E730380" w14:textId="77777777" w:rsidR="000A72C9" w:rsidRDefault="000A72C9" w:rsidP="000A7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5A427C" w14:textId="77777777" w:rsidR="000A72C9" w:rsidRDefault="000A72C9" w:rsidP="000A7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B541A0" w14:textId="77777777" w:rsidR="000A72C9" w:rsidRDefault="000A72C9" w:rsidP="000A7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trespass, </w:t>
      </w:r>
      <w:proofErr w:type="gramStart"/>
      <w:r>
        <w:rPr>
          <w:rFonts w:ascii="Times New Roman" w:hAnsi="Times New Roman" w:cs="Times New Roman"/>
          <w:sz w:val="24"/>
          <w:szCs w:val="24"/>
        </w:rPr>
        <w:t>assault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threat of violence against William </w:t>
      </w:r>
    </w:p>
    <w:p w14:paraId="06A361E8" w14:textId="77777777" w:rsidR="000A72C9" w:rsidRDefault="000A72C9" w:rsidP="000A72C9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Andrewe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Stoke by Ipswich(q.v.) and 12 others.</w:t>
      </w:r>
    </w:p>
    <w:p w14:paraId="44EFBF66" w14:textId="77777777" w:rsidR="000A72C9" w:rsidRDefault="000A72C9" w:rsidP="000A7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C8E75C9" w14:textId="77777777" w:rsidR="000A72C9" w:rsidRDefault="000A72C9" w:rsidP="000A7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496FAB" w14:textId="77777777" w:rsidR="000A72C9" w:rsidRDefault="000A72C9" w:rsidP="000A7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4DD02E" w14:textId="77777777" w:rsidR="000A72C9" w:rsidRDefault="000A72C9" w:rsidP="000A7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July 2022</w:t>
      </w:r>
    </w:p>
    <w:p w14:paraId="2028AA9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7D109" w14:textId="77777777" w:rsidR="000A72C9" w:rsidRDefault="000A72C9" w:rsidP="009139A6">
      <w:r>
        <w:separator/>
      </w:r>
    </w:p>
  </w:endnote>
  <w:endnote w:type="continuationSeparator" w:id="0">
    <w:p w14:paraId="160CF7E0" w14:textId="77777777" w:rsidR="000A72C9" w:rsidRDefault="000A72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0A3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24D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91D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50F36" w14:textId="77777777" w:rsidR="000A72C9" w:rsidRDefault="000A72C9" w:rsidP="009139A6">
      <w:r>
        <w:separator/>
      </w:r>
    </w:p>
  </w:footnote>
  <w:footnote w:type="continuationSeparator" w:id="0">
    <w:p w14:paraId="65B98AFF" w14:textId="77777777" w:rsidR="000A72C9" w:rsidRDefault="000A72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F00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EBB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04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2C9"/>
    <w:rsid w:val="000666E0"/>
    <w:rsid w:val="000A72C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132E1"/>
  <w15:chartTrackingRefBased/>
  <w15:docId w15:val="{B295A3D0-E7F3-494B-B51B-E0F6B1324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72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2022-07-29T14:41:00Z</dcterms:created>
  <dcterms:modified xsi:type="dcterms:W3CDTF">2022-07-29T14:41:00Z</dcterms:modified>
</cp:coreProperties>
</file>